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8D11B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07143/040-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5574D7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5574D7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8D11BB" w:rsidRPr="008D11B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8D11BB" w:rsidRPr="008D11BB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8D11BB" w:rsidRPr="008D11BB">
          <w:rPr>
            <w:rStyle w:val="aa"/>
          </w:rPr>
          <w:t xml:space="preserve"> Поликлиника - Рентгенологическое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8D11BB" w:rsidRPr="008D11BB">
          <w:rPr>
            <w:u w:val="single"/>
          </w:rPr>
          <w:t xml:space="preserve"> 07143/040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8D11BB" w:rsidRPr="008D11BB">
          <w:rPr>
            <w:rStyle w:val="aa"/>
          </w:rPr>
          <w:t xml:space="preserve"> Рентгенолаборант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8D11BB" w:rsidRPr="008D11BB">
          <w:rPr>
            <w:rStyle w:val="aa"/>
          </w:rPr>
          <w:t xml:space="preserve"> 26073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8D11BB" w:rsidRPr="008D11BB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FC3930" w:rsidRPr="004F614B" w:rsidTr="005C43EF">
        <w:trPr>
          <w:jc w:val="center"/>
        </w:trPr>
        <w:tc>
          <w:tcPr>
            <w:tcW w:w="4678" w:type="dxa"/>
            <w:vAlign w:val="center"/>
          </w:tcPr>
          <w:p w:rsidR="00FC3930" w:rsidRPr="004F614B" w:rsidRDefault="00FC3930" w:rsidP="00FC3930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C3930" w:rsidRPr="00FC3930" w:rsidRDefault="00454F7D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FC3930" w:rsidRPr="00FC3930">
        <w:t>- Паспорт секундомера механического СОСпр-2б-2-010;</w:t>
      </w:r>
    </w:p>
    <w:p w:rsidR="00576095" w:rsidRPr="005C43EF" w:rsidRDefault="00FC3930" w:rsidP="00AD14A4">
      <w:r w:rsidRPr="00FC39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54F7D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454F7D" w:rsidP="005859B9">
      <w:fldSimple w:instr=" DOCVARIABLE operac \* MERGEFORMAT ">
        <w:r w:rsidR="008D11BB" w:rsidRPr="008D11BB">
          <w:t xml:space="preserve"> Проведение рентгенодиагностических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8A055E" w:rsidP="00FC4076">
            <w:pPr>
              <w:pStyle w:val="a8"/>
            </w:pPr>
            <w:r>
              <w:t>3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FC3930" w:rsidRPr="00FC3930">
          <w:rPr>
            <w:bCs/>
          </w:rPr>
          <w:t>-</w:t>
        </w:r>
        <w:r w:rsidR="00FC3930" w:rsidRPr="00FC3930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FC3930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FC3930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Митяева Ольга Александровна</w:t>
            </w:r>
          </w:p>
        </w:tc>
      </w:tr>
      <w:tr w:rsidR="00AA46ED" w:rsidRPr="00FC3930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FC3930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Лукичев Дмитрий Олегович</w:t>
            </w:r>
          </w:p>
        </w:tc>
      </w:tr>
      <w:tr w:rsidR="005C43EF" w:rsidRPr="00FC3930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930" w:rsidRDefault="00FC3930" w:rsidP="0076042D">
      <w:pPr>
        <w:pStyle w:val="a9"/>
      </w:pPr>
      <w:r>
        <w:separator/>
      </w:r>
    </w:p>
  </w:endnote>
  <w:endnote w:type="continuationSeparator" w:id="0">
    <w:p w:rsidR="00FC3930" w:rsidRDefault="00FC39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8D11B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07143/040-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454F7D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454F7D" w:rsidRPr="009E2A4C">
            <w:rPr>
              <w:rStyle w:val="ad"/>
              <w:sz w:val="20"/>
              <w:szCs w:val="20"/>
            </w:rPr>
            <w:fldChar w:fldCharType="separate"/>
          </w:r>
          <w:r w:rsidR="008D11BB">
            <w:rPr>
              <w:rStyle w:val="ad"/>
              <w:noProof/>
              <w:sz w:val="20"/>
              <w:szCs w:val="20"/>
            </w:rPr>
            <w:t>1</w:t>
          </w:r>
          <w:r w:rsidR="00454F7D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D11BB" w:rsidRPr="008D11BB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930" w:rsidRDefault="00FC3930" w:rsidP="0076042D">
      <w:pPr>
        <w:pStyle w:val="a9"/>
      </w:pPr>
      <w:r>
        <w:separator/>
      </w:r>
    </w:p>
  </w:footnote>
  <w:footnote w:type="continuationSeparator" w:id="0">
    <w:p w:rsidR="00FC3930" w:rsidRDefault="00FC39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6;  07143/040, 07143/040-1А (07143/040), 07143/040-2А (07143/040), 07143/040-3А (07143/040), 07143/040-4А (07143/040), 07143/040-5А (07143/04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1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B84D9AAF545741EAA3F2A8CA6BD65CCE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0- Н "/>
    <w:docVar w:name="num_form" w:val="2"/>
    <w:docVar w:name="oborud" w:val=" Рентгенодиагностический аппарат Ренекс, проявочный аппарат Kodak Medical X-ray Processor "/>
    <w:docVar w:name="operac" w:val=" Проведение рентгенодиагностических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3AEF1F5FCA542B789FA9080B00EAC48"/>
    <w:docVar w:name="rm_id" w:val="237"/>
    <w:docVar w:name="rm_name" w:val=" Рентгенолаборант "/>
    <w:docVar w:name="rm_number" w:val=" 07143/040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Пленка для рентгеновских снимков, щелочи "/>
    <w:docVar w:name="version" w:val="51"/>
  </w:docVars>
  <w:rsids>
    <w:rsidRoot w:val="00EF545F"/>
    <w:rsid w:val="000103BE"/>
    <w:rsid w:val="00025683"/>
    <w:rsid w:val="00046815"/>
    <w:rsid w:val="0005566C"/>
    <w:rsid w:val="000D1F5B"/>
    <w:rsid w:val="00110025"/>
    <w:rsid w:val="00126E52"/>
    <w:rsid w:val="00133EF1"/>
    <w:rsid w:val="001429B1"/>
    <w:rsid w:val="001607C8"/>
    <w:rsid w:val="001F4D8D"/>
    <w:rsid w:val="00234932"/>
    <w:rsid w:val="002A068D"/>
    <w:rsid w:val="002D2DFE"/>
    <w:rsid w:val="002E55C6"/>
    <w:rsid w:val="00305B2F"/>
    <w:rsid w:val="00346EFD"/>
    <w:rsid w:val="00367816"/>
    <w:rsid w:val="003876C3"/>
    <w:rsid w:val="003C24DB"/>
    <w:rsid w:val="0040104A"/>
    <w:rsid w:val="00402CAC"/>
    <w:rsid w:val="00426B3D"/>
    <w:rsid w:val="00444410"/>
    <w:rsid w:val="00454F7D"/>
    <w:rsid w:val="004A47AD"/>
    <w:rsid w:val="004C4DB2"/>
    <w:rsid w:val="004C6E55"/>
    <w:rsid w:val="005574D7"/>
    <w:rsid w:val="00563E94"/>
    <w:rsid w:val="00576095"/>
    <w:rsid w:val="005859B9"/>
    <w:rsid w:val="005A3A36"/>
    <w:rsid w:val="005B466C"/>
    <w:rsid w:val="005B7FE8"/>
    <w:rsid w:val="005C0A9A"/>
    <w:rsid w:val="005C43EF"/>
    <w:rsid w:val="005E603D"/>
    <w:rsid w:val="00674E86"/>
    <w:rsid w:val="006817A9"/>
    <w:rsid w:val="0069682B"/>
    <w:rsid w:val="006C28B3"/>
    <w:rsid w:val="007049EB"/>
    <w:rsid w:val="00710271"/>
    <w:rsid w:val="00717C9F"/>
    <w:rsid w:val="00745D40"/>
    <w:rsid w:val="00746D13"/>
    <w:rsid w:val="0076042D"/>
    <w:rsid w:val="00794E17"/>
    <w:rsid w:val="007A4C5E"/>
    <w:rsid w:val="007D1852"/>
    <w:rsid w:val="007D2CEA"/>
    <w:rsid w:val="007E41F4"/>
    <w:rsid w:val="007F6CB1"/>
    <w:rsid w:val="0081433E"/>
    <w:rsid w:val="00826D67"/>
    <w:rsid w:val="00883461"/>
    <w:rsid w:val="008A055E"/>
    <w:rsid w:val="008C739D"/>
    <w:rsid w:val="008D11BB"/>
    <w:rsid w:val="008D5F6D"/>
    <w:rsid w:val="008E68DE"/>
    <w:rsid w:val="0090588D"/>
    <w:rsid w:val="0092778A"/>
    <w:rsid w:val="00967790"/>
    <w:rsid w:val="00A12349"/>
    <w:rsid w:val="00A54E49"/>
    <w:rsid w:val="00A91908"/>
    <w:rsid w:val="00AA4551"/>
    <w:rsid w:val="00AA46ED"/>
    <w:rsid w:val="00AA4DCC"/>
    <w:rsid w:val="00AD14A4"/>
    <w:rsid w:val="00AD27FD"/>
    <w:rsid w:val="00AD7C32"/>
    <w:rsid w:val="00AF796F"/>
    <w:rsid w:val="00B94F33"/>
    <w:rsid w:val="00BA5029"/>
    <w:rsid w:val="00BC2F3C"/>
    <w:rsid w:val="00BF498E"/>
    <w:rsid w:val="00C02721"/>
    <w:rsid w:val="00C3083C"/>
    <w:rsid w:val="00CE3307"/>
    <w:rsid w:val="00D503D2"/>
    <w:rsid w:val="00D71EF0"/>
    <w:rsid w:val="00D74283"/>
    <w:rsid w:val="00D76DF8"/>
    <w:rsid w:val="00DB266E"/>
    <w:rsid w:val="00DB5302"/>
    <w:rsid w:val="00DD6B1F"/>
    <w:rsid w:val="00E124F4"/>
    <w:rsid w:val="00E275BE"/>
    <w:rsid w:val="00E36337"/>
    <w:rsid w:val="00EB72AD"/>
    <w:rsid w:val="00EC37A1"/>
    <w:rsid w:val="00EE2799"/>
    <w:rsid w:val="00EF3DC4"/>
    <w:rsid w:val="00EF545F"/>
    <w:rsid w:val="00F17946"/>
    <w:rsid w:val="00F31233"/>
    <w:rsid w:val="00F64B57"/>
    <w:rsid w:val="00F74CCB"/>
    <w:rsid w:val="00F76072"/>
    <w:rsid w:val="00FB001B"/>
    <w:rsid w:val="00FC3930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14</cp:revision>
  <dcterms:created xsi:type="dcterms:W3CDTF">2016-07-19T13:41:00Z</dcterms:created>
  <dcterms:modified xsi:type="dcterms:W3CDTF">2016-10-18T09:22:00Z</dcterms:modified>
</cp:coreProperties>
</file>